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06D10E04" w:rsidR="001E489F" w:rsidRPr="006C2E80" w:rsidRDefault="001E489F" w:rsidP="007861B8">
      <w:pPr>
        <w:pStyle w:val="a3"/>
        <w:tabs>
          <w:tab w:val="right" w:pos="9638"/>
        </w:tabs>
        <w:rPr>
          <w:sz w:val="24"/>
          <w:szCs w:val="24"/>
          <w:lang w:eastAsia="ja-JP"/>
        </w:rPr>
      </w:pPr>
      <w:r w:rsidRPr="007861B8">
        <w:rPr>
          <w:sz w:val="24"/>
          <w:szCs w:val="24"/>
          <w:lang w:eastAsia="ja-JP"/>
        </w:rPr>
        <w:t>3GPP TSG|WG-</w:t>
      </w:r>
      <w:r w:rsidR="00B8600F">
        <w:rPr>
          <w:sz w:val="24"/>
          <w:szCs w:val="24"/>
          <w:lang w:eastAsia="ja-JP"/>
        </w:rPr>
        <w:t>SA2</w:t>
      </w:r>
      <w:r w:rsidRPr="007861B8">
        <w:rPr>
          <w:sz w:val="24"/>
          <w:szCs w:val="24"/>
          <w:lang w:eastAsia="ja-JP"/>
        </w:rPr>
        <w:t xml:space="preserve"> Meeting #</w:t>
      </w:r>
      <w:r w:rsidR="00B8600F">
        <w:rPr>
          <w:sz w:val="24"/>
          <w:szCs w:val="24"/>
          <w:lang w:eastAsia="ja-JP"/>
        </w:rPr>
        <w:t>169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EA7E80" w:rsidRPr="00EA7E80">
        <w:rPr>
          <w:sz w:val="24"/>
          <w:szCs w:val="24"/>
          <w:lang w:eastAsia="ja-JP"/>
        </w:rPr>
        <w:t>S2-2505099</w:t>
      </w:r>
    </w:p>
    <w:p w14:paraId="05B0D0A8" w14:textId="1F220F39" w:rsidR="001E489F" w:rsidRPr="0047115F" w:rsidRDefault="0013042C" w:rsidP="0047115F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Fukuoka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Japan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19 – 23 May 2025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>(revision of xx-yyxxxx)</w:t>
      </w:r>
    </w:p>
    <w:p w14:paraId="6B417959" w14:textId="4D1C99A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8600F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AF08F7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AF08F7">
        <w:rPr>
          <w:rFonts w:ascii="Arial" w:eastAsia="Batang" w:hAnsi="Arial"/>
          <w:b/>
          <w:sz w:val="24"/>
          <w:szCs w:val="24"/>
          <w:lang w:val="en-US" w:eastAsia="zh-CN"/>
        </w:rPr>
        <w:t>HiSil</w:t>
      </w:r>
      <w:r w:rsidR="00535AE8">
        <w:rPr>
          <w:rFonts w:ascii="Arial" w:eastAsia="Batang" w:hAnsi="Arial"/>
          <w:b/>
          <w:sz w:val="24"/>
          <w:szCs w:val="24"/>
          <w:lang w:val="en-US" w:eastAsia="zh-CN"/>
        </w:rPr>
        <w:t>i</w:t>
      </w:r>
      <w:r w:rsidR="00AF08F7">
        <w:rPr>
          <w:rFonts w:ascii="Arial" w:eastAsia="Batang" w:hAnsi="Arial"/>
          <w:b/>
          <w:sz w:val="24"/>
          <w:szCs w:val="24"/>
          <w:lang w:val="en-US" w:eastAsia="zh-CN"/>
        </w:rPr>
        <w:t>con</w:t>
      </w:r>
      <w:proofErr w:type="spellEnd"/>
    </w:p>
    <w:p w14:paraId="49D92DA3" w14:textId="67DBF7B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10C6B">
        <w:rPr>
          <w:rFonts w:ascii="Arial" w:eastAsia="Batang" w:hAnsi="Arial" w:cs="Arial"/>
          <w:b/>
          <w:sz w:val="24"/>
          <w:szCs w:val="24"/>
          <w:lang w:eastAsia="zh-CN"/>
        </w:rPr>
        <w:t>New WID on I</w:t>
      </w:r>
      <w:r w:rsidR="008004E3">
        <w:rPr>
          <w:rFonts w:ascii="Arial" w:eastAsia="Batang" w:hAnsi="Arial" w:cs="Arial"/>
          <w:b/>
          <w:sz w:val="24"/>
          <w:szCs w:val="24"/>
          <w:lang w:eastAsia="zh-CN"/>
        </w:rPr>
        <w:t xml:space="preserve">P </w:t>
      </w:r>
      <w:r w:rsidR="00210C6B">
        <w:rPr>
          <w:rFonts w:ascii="Arial" w:eastAsia="Batang" w:hAnsi="Arial" w:cs="Arial"/>
          <w:b/>
          <w:sz w:val="24"/>
          <w:szCs w:val="24"/>
          <w:lang w:eastAsia="zh-CN"/>
        </w:rPr>
        <w:t>Address R</w:t>
      </w:r>
      <w:r w:rsidR="008004E3">
        <w:rPr>
          <w:rFonts w:ascii="Arial" w:eastAsia="Batang" w:hAnsi="Arial" w:cs="Arial"/>
          <w:b/>
          <w:sz w:val="24"/>
          <w:szCs w:val="24"/>
          <w:lang w:eastAsia="zh-CN"/>
        </w:rPr>
        <w:t xml:space="preserve">ange </w:t>
      </w:r>
      <w:r w:rsidR="00210C6B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8004E3">
        <w:rPr>
          <w:rFonts w:ascii="Arial" w:eastAsia="Batang" w:hAnsi="Arial" w:cs="Arial"/>
          <w:b/>
          <w:sz w:val="24"/>
          <w:szCs w:val="24"/>
          <w:lang w:eastAsia="zh-CN"/>
        </w:rPr>
        <w:t>llocation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1C5F7D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F08F7">
        <w:rPr>
          <w:rFonts w:ascii="Arial" w:eastAsia="Batang" w:hAnsi="Arial"/>
          <w:b/>
          <w:sz w:val="24"/>
          <w:szCs w:val="24"/>
          <w:lang w:val="en-US" w:eastAsia="zh-CN"/>
        </w:rPr>
        <w:t>30.1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E5DDE41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E1767D" w:rsidRPr="006828FF">
        <w:rPr>
          <w:lang w:eastAsia="ja-JP"/>
        </w:rPr>
        <w:t xml:space="preserve">IP </w:t>
      </w:r>
      <w:r w:rsidR="00210C6B">
        <w:rPr>
          <w:lang w:eastAsia="ja-JP"/>
        </w:rPr>
        <w:t>Address R</w:t>
      </w:r>
      <w:r w:rsidR="00E1767D" w:rsidRPr="006828FF">
        <w:rPr>
          <w:lang w:eastAsia="ja-JP"/>
        </w:rPr>
        <w:t xml:space="preserve">ange </w:t>
      </w:r>
      <w:r w:rsidR="00210C6B">
        <w:rPr>
          <w:lang w:eastAsia="ja-JP"/>
        </w:rPr>
        <w:t>A</w:t>
      </w:r>
      <w:r w:rsidR="00E1767D" w:rsidRPr="006828FF">
        <w:rPr>
          <w:lang w:eastAsia="ja-JP"/>
        </w:rPr>
        <w:t>llocation</w:t>
      </w:r>
    </w:p>
    <w:p w14:paraId="4520DCE2" w14:textId="66E2597A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1767D">
        <w:rPr>
          <w:lang w:eastAsia="ja-JP"/>
        </w:rPr>
        <w:t>TEI20_IP</w:t>
      </w:r>
      <w:r w:rsidR="00210C6B">
        <w:rPr>
          <w:lang w:eastAsia="ja-JP"/>
        </w:rPr>
        <w:t>A</w:t>
      </w:r>
      <w:r w:rsidR="00E1767D">
        <w:rPr>
          <w:lang w:eastAsia="ja-JP"/>
        </w:rPr>
        <w:t>RA</w:t>
      </w:r>
    </w:p>
    <w:p w14:paraId="15B1DB90" w14:textId="77777777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4D9605DA" w14:textId="24AACA3C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2872A3">
        <w:rPr>
          <w:lang w:eastAsia="ja-JP"/>
        </w:rPr>
        <w:t>20</w:t>
      </w:r>
    </w:p>
    <w:p w14:paraId="6042014B" w14:textId="17037955" w:rsidR="001E489F" w:rsidRPr="001C5BB9" w:rsidRDefault="001E489F" w:rsidP="001C5BB9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74B508F" w:rsidR="001E489F" w:rsidRDefault="00FD4B69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F5E4A13" w:rsidR="001E489F" w:rsidRDefault="00FD4B69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9DCD104" w:rsidR="001E489F" w:rsidRDefault="00FD4B6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F4CA9B9" w:rsidR="001E489F" w:rsidRDefault="00FD4B69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6138481" w:rsidR="001E489F" w:rsidRDefault="00E5168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0AE6FD18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3DD6B08" w:rsidR="007861B8" w:rsidRDefault="0072616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60BE4A99" w:rsidR="001E489F" w:rsidRPr="00251D80" w:rsidRDefault="00E103BD" w:rsidP="005875D6">
            <w:pPr>
              <w:pStyle w:val="TAL"/>
            </w:pPr>
            <w:r w:rsidRPr="00E103BD">
              <w:t>N/A</w:t>
            </w:r>
          </w:p>
        </w:tc>
      </w:tr>
    </w:tbl>
    <w:p w14:paraId="577FBA35" w14:textId="77777777" w:rsidR="001E489F" w:rsidRDefault="001E489F" w:rsidP="001E489F"/>
    <w:p w14:paraId="4DD6CDD4" w14:textId="0C606B5C" w:rsidR="001E489F" w:rsidRPr="006C2E80" w:rsidRDefault="001E489F" w:rsidP="00CE5E49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10A0F760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B67174E" w14:textId="63FD9E0B" w:rsidR="00CF177F" w:rsidRDefault="0062561C" w:rsidP="00A03B05">
      <w:pPr>
        <w:spacing w:after="120"/>
      </w:pPr>
      <w:r>
        <w:t xml:space="preserve">In Rel-19, </w:t>
      </w:r>
      <w:r w:rsidR="00FF11A4">
        <w:t xml:space="preserve">UE initiates </w:t>
      </w:r>
      <w:r w:rsidR="000B3BF6">
        <w:t xml:space="preserve">a </w:t>
      </w:r>
      <w:r w:rsidR="00FF11A4">
        <w:t xml:space="preserve">PDU session </w:t>
      </w:r>
      <w:r w:rsidR="00867B51">
        <w:t>modification</w:t>
      </w:r>
      <w:r w:rsidR="00AE6283">
        <w:t xml:space="preserve"> procedure</w:t>
      </w:r>
      <w:r w:rsidR="00FF11A4">
        <w:t xml:space="preserve"> to associate the Non-3GPP Device Identifier</w:t>
      </w:r>
      <w:r w:rsidR="00867B51">
        <w:t xml:space="preserve"> behind UE with user plane address infor</w:t>
      </w:r>
      <w:r w:rsidR="00436BB0">
        <w:t>ma</w:t>
      </w:r>
      <w:r w:rsidR="00867B51">
        <w:t xml:space="preserve">tion, </w:t>
      </w:r>
      <w:r w:rsidR="00DE030C">
        <w:t xml:space="preserve">specifically </w:t>
      </w:r>
      <w:r w:rsidR="002D368C">
        <w:t xml:space="preserve">the </w:t>
      </w:r>
      <w:r w:rsidR="00DE030C">
        <w:t xml:space="preserve">UE IP address </w:t>
      </w:r>
      <w:r w:rsidR="0012150B">
        <w:t>combined with</w:t>
      </w:r>
      <w:r w:rsidR="00DE030C">
        <w:t xml:space="preserve"> </w:t>
      </w:r>
      <w:r w:rsidR="002D368C">
        <w:t>port ranges</w:t>
      </w:r>
      <w:r w:rsidR="00E24D4E">
        <w:t xml:space="preserve">, to request </w:t>
      </w:r>
      <w:r w:rsidR="0054070F">
        <w:t xml:space="preserve">for </w:t>
      </w:r>
      <w:r w:rsidR="00E24D4E">
        <w:t xml:space="preserve">differentiated QoS </w:t>
      </w:r>
      <w:r w:rsidR="00E9102D">
        <w:t>of traffic for Non-3GPP Device Identifier</w:t>
      </w:r>
      <w:r w:rsidR="002D368C">
        <w:t xml:space="preserve">. </w:t>
      </w:r>
      <w:r w:rsidR="00D14BB3">
        <w:t xml:space="preserve">In case of IPv4, </w:t>
      </w:r>
      <w:r w:rsidR="00446A04">
        <w:t xml:space="preserve">which is still widely used, </w:t>
      </w:r>
      <w:r w:rsidR="00D14BB3">
        <w:t>in order to identify the traffic related to a specific Device</w:t>
      </w:r>
      <w:r w:rsidR="00BA6FC8" w:rsidRPr="00BA6FC8">
        <w:t xml:space="preserve"> </w:t>
      </w:r>
      <w:r w:rsidR="00BA6FC8">
        <w:t>and more than one application may run on the same device</w:t>
      </w:r>
      <w:r w:rsidR="00D14BB3">
        <w:t xml:space="preserve">, </w:t>
      </w:r>
      <w:r w:rsidR="00351F2E">
        <w:rPr>
          <w:lang w:eastAsia="zh-CN"/>
        </w:rPr>
        <w:t xml:space="preserve">multiple </w:t>
      </w:r>
      <w:r w:rsidR="00D14BB3">
        <w:rPr>
          <w:lang w:eastAsia="zh-CN"/>
        </w:rPr>
        <w:t>port</w:t>
      </w:r>
      <w:r w:rsidR="00351F2E">
        <w:rPr>
          <w:lang w:eastAsia="zh-CN"/>
        </w:rPr>
        <w:t>s or port</w:t>
      </w:r>
      <w:r w:rsidR="00D14BB3">
        <w:rPr>
          <w:lang w:eastAsia="zh-CN"/>
        </w:rPr>
        <w:t xml:space="preserve"> range</w:t>
      </w:r>
      <w:r w:rsidR="00351F2E">
        <w:rPr>
          <w:lang w:eastAsia="zh-CN"/>
        </w:rPr>
        <w:t>s</w:t>
      </w:r>
      <w:r w:rsidR="00D14BB3">
        <w:rPr>
          <w:lang w:eastAsia="zh-CN"/>
        </w:rPr>
        <w:t xml:space="preserve"> ha</w:t>
      </w:r>
      <w:r w:rsidR="00351F2E">
        <w:rPr>
          <w:lang w:eastAsia="zh-CN"/>
        </w:rPr>
        <w:t>ve</w:t>
      </w:r>
      <w:r w:rsidR="00D14BB3">
        <w:rPr>
          <w:lang w:eastAsia="zh-CN"/>
        </w:rPr>
        <w:t xml:space="preserve"> to be allocated</w:t>
      </w:r>
      <w:r w:rsidR="00351F2E">
        <w:rPr>
          <w:lang w:eastAsia="zh-CN"/>
        </w:rPr>
        <w:t xml:space="preserve"> to identify the Device</w:t>
      </w:r>
      <w:r w:rsidR="00D14BB3">
        <w:t xml:space="preserve">, considering that </w:t>
      </w:r>
      <w:r w:rsidR="00BA6FC8">
        <w:t>each application</w:t>
      </w:r>
      <w:r w:rsidR="00351F2E">
        <w:t xml:space="preserve"> needs at least one dedicated port</w:t>
      </w:r>
      <w:r w:rsidR="00D14BB3">
        <w:t>.</w:t>
      </w:r>
      <w:r w:rsidR="00921009">
        <w:t xml:space="preserve"> </w:t>
      </w:r>
      <w:r w:rsidR="00351F2E">
        <w:t>Always relying on</w:t>
      </w:r>
      <w:r w:rsidR="00351F2E" w:rsidRPr="00351F2E">
        <w:rPr>
          <w:lang w:eastAsia="zh-CN"/>
        </w:rPr>
        <w:t xml:space="preserve"> </w:t>
      </w:r>
      <w:r w:rsidR="00351F2E">
        <w:rPr>
          <w:lang w:eastAsia="zh-CN"/>
        </w:rPr>
        <w:t>multiple ports or</w:t>
      </w:r>
      <w:r w:rsidR="00351F2E">
        <w:t xml:space="preserve"> port ranges to identify a Device is not flexible and introduces additional overhead in the </w:t>
      </w:r>
      <w:r w:rsidR="00004F42">
        <w:t>signalling,</w:t>
      </w:r>
      <w:r w:rsidR="00351F2E">
        <w:t xml:space="preserve"> especially </w:t>
      </w:r>
      <w:r w:rsidR="009E4AEE">
        <w:t>from the UE to the network</w:t>
      </w:r>
      <w:r w:rsidR="00351F2E">
        <w:t>. It should be noted that these ports or port ranges have to be reserved even the applications may not always be used by the Device.</w:t>
      </w:r>
      <w:r w:rsidR="00812790">
        <w:t xml:space="preserve"> </w:t>
      </w:r>
      <w:r w:rsidR="00320179">
        <w:t xml:space="preserve">To </w:t>
      </w:r>
      <w:r w:rsidR="00351F2E">
        <w:t xml:space="preserve">address this issue, </w:t>
      </w:r>
      <w:r w:rsidR="00320179">
        <w:t xml:space="preserve">it is proposed </w:t>
      </w:r>
      <w:r w:rsidR="000B0C57">
        <w:t xml:space="preserve">to </w:t>
      </w:r>
      <w:r w:rsidR="00351F2E">
        <w:t xml:space="preserve">enhance PDU Session establishment procedure to enable </w:t>
      </w:r>
      <w:r w:rsidR="00A85C8B">
        <w:t xml:space="preserve">the network </w:t>
      </w:r>
      <w:r w:rsidR="00716FA6">
        <w:t>to</w:t>
      </w:r>
      <w:r w:rsidR="00320179">
        <w:t xml:space="preserve"> </w:t>
      </w:r>
      <w:r w:rsidR="00351F2E">
        <w:t>send a</w:t>
      </w:r>
      <w:r w:rsidR="00BA6FC8">
        <w:t xml:space="preserve"> range of</w:t>
      </w:r>
      <w:r w:rsidR="00351F2E">
        <w:t xml:space="preserve"> IP address</w:t>
      </w:r>
      <w:r w:rsidR="00BA6FC8">
        <w:t>es</w:t>
      </w:r>
      <w:r w:rsidR="00351F2E">
        <w:t xml:space="preserve"> in case of IPv4 for </w:t>
      </w:r>
      <w:r w:rsidR="00320179">
        <w:t>the non-3GPP devices behind the UE.</w:t>
      </w:r>
    </w:p>
    <w:p w14:paraId="3C9CF07A" w14:textId="4AA5AF40" w:rsidR="009A1710" w:rsidRPr="006C2E80" w:rsidRDefault="00351F2E" w:rsidP="00241514">
      <w:pPr>
        <w:spacing w:after="120"/>
      </w:pPr>
      <w:r>
        <w:t xml:space="preserve">In addition, </w:t>
      </w:r>
      <w:r w:rsidR="00241514">
        <w:t>F</w:t>
      </w:r>
      <w:r w:rsidR="00CF1C98">
        <w:t xml:space="preserve">ramed </w:t>
      </w:r>
      <w:r w:rsidR="00241514">
        <w:t>R</w:t>
      </w:r>
      <w:r w:rsidR="00CF1C98">
        <w:t xml:space="preserve">outing </w:t>
      </w:r>
      <w:r w:rsidR="00241514">
        <w:t xml:space="preserve">is defined in 3GPP to support an IP network behind a UE, where a Framed Route information can be provided to the SMF by a DN-AAA server or UDM, which contains a range of IPv4 addresses or a range of IPv6 prefixes. However, so far the </w:t>
      </w:r>
      <w:r w:rsidR="00241514" w:rsidRPr="003964A6">
        <w:rPr>
          <w:lang w:eastAsia="zh-CN"/>
        </w:rPr>
        <w:t>network does not send Framed Route information to the UE</w:t>
      </w:r>
      <w:r w:rsidR="00241514">
        <w:rPr>
          <w:lang w:eastAsia="zh-CN"/>
        </w:rPr>
        <w:t xml:space="preserve">, and how the </w:t>
      </w:r>
      <w:r w:rsidR="00241514" w:rsidRPr="003964A6">
        <w:rPr>
          <w:lang w:eastAsia="zh-CN"/>
        </w:rPr>
        <w:t>devices behind the UE get</w:t>
      </w:r>
      <w:r w:rsidR="00241514">
        <w:rPr>
          <w:lang w:eastAsia="zh-CN"/>
        </w:rPr>
        <w:t>s</w:t>
      </w:r>
      <w:r w:rsidR="00241514" w:rsidRPr="003964A6">
        <w:rPr>
          <w:lang w:eastAsia="zh-CN"/>
        </w:rPr>
        <w:t xml:space="preserve"> the IP address</w:t>
      </w:r>
      <w:r w:rsidR="00241514">
        <w:rPr>
          <w:lang w:eastAsia="zh-CN"/>
        </w:rPr>
        <w:t>es</w:t>
      </w:r>
      <w:r w:rsidR="00241514" w:rsidRPr="003964A6">
        <w:rPr>
          <w:lang w:eastAsia="zh-CN"/>
        </w:rPr>
        <w:t xml:space="preserve"> </w:t>
      </w:r>
      <w:r w:rsidR="009E4AEE">
        <w:rPr>
          <w:lang w:eastAsia="zh-CN"/>
        </w:rPr>
        <w:t>is</w:t>
      </w:r>
      <w:r w:rsidR="00241514">
        <w:rPr>
          <w:lang w:eastAsia="zh-CN"/>
        </w:rPr>
        <w:t xml:space="preserve"> not defined by 3</w:t>
      </w:r>
      <w:r w:rsidR="00241514" w:rsidRPr="003964A6">
        <w:rPr>
          <w:lang w:eastAsia="zh-CN"/>
        </w:rPr>
        <w:t>GPP specifications.</w:t>
      </w:r>
      <w:r w:rsidR="00241514">
        <w:t xml:space="preserve"> One possibility might be that </w:t>
      </w:r>
      <w:r w:rsidR="000A443B">
        <w:t>the UE</w:t>
      </w:r>
      <w:r w:rsidR="00CF1C98">
        <w:t xml:space="preserve"> request</w:t>
      </w:r>
      <w:r w:rsidR="00241514">
        <w:t>s</w:t>
      </w:r>
      <w:r w:rsidR="00CF1C98">
        <w:t xml:space="preserve"> </w:t>
      </w:r>
      <w:r w:rsidR="00241514">
        <w:t xml:space="preserve">the </w:t>
      </w:r>
      <w:r w:rsidR="00CF1C98">
        <w:t>IP address</w:t>
      </w:r>
      <w:r w:rsidR="00E3503A">
        <w:t xml:space="preserve"> </w:t>
      </w:r>
      <w:r w:rsidR="0068358F">
        <w:t xml:space="preserve">from the </w:t>
      </w:r>
      <w:r w:rsidR="00536D99">
        <w:t>DN-AAA</w:t>
      </w:r>
      <w:r w:rsidR="0068358F">
        <w:t xml:space="preserve"> </w:t>
      </w:r>
      <w:r w:rsidR="004E6DB1">
        <w:t>through</w:t>
      </w:r>
      <w:r w:rsidR="00CF1C98">
        <w:t xml:space="preserve"> DHCP messages</w:t>
      </w:r>
      <w:r w:rsidR="00241514">
        <w:t xml:space="preserve">, which would introduce much signalling </w:t>
      </w:r>
      <w:r w:rsidR="009E4AEE">
        <w:t>from the UE to the network</w:t>
      </w:r>
      <w:r w:rsidR="00FD1F40">
        <w:t xml:space="preserve"> for IP address request f</w:t>
      </w:r>
      <w:r w:rsidR="009E4AEE">
        <w:t>or</w:t>
      </w:r>
      <w:r w:rsidR="00FD1F40">
        <w:t xml:space="preserve"> each device and potentially security issues, e.g. DHCP spoofing</w:t>
      </w:r>
      <w:r w:rsidR="00CF1C98">
        <w:t xml:space="preserve">. </w:t>
      </w:r>
      <w:r w:rsidR="00FD1F40">
        <w:t xml:space="preserve">So it is </w:t>
      </w:r>
      <w:r w:rsidR="00943EDD">
        <w:t xml:space="preserve">beneficial </w:t>
      </w:r>
      <w:r w:rsidR="005F58A6">
        <w:t>to enable</w:t>
      </w:r>
      <w:r w:rsidR="00385440">
        <w:t xml:space="preserve"> </w:t>
      </w:r>
      <w:r w:rsidR="005F58A6">
        <w:t xml:space="preserve">the </w:t>
      </w:r>
      <w:r w:rsidR="002C5EE8">
        <w:t xml:space="preserve">network </w:t>
      </w:r>
      <w:r w:rsidR="005F58A6">
        <w:t>to send the Framed Route information</w:t>
      </w:r>
      <w:r w:rsidR="00716FA6">
        <w:t xml:space="preserve"> </w:t>
      </w:r>
      <w:r w:rsidR="00A42DCA">
        <w:t xml:space="preserve">to the </w:t>
      </w:r>
      <w:r w:rsidR="003B6753">
        <w:t xml:space="preserve">UE </w:t>
      </w:r>
      <w:r w:rsidR="00A42DCA">
        <w:t>through the NAS message.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C503FD4" w14:textId="3D768360" w:rsidR="004D58B0" w:rsidRDefault="0030303C" w:rsidP="00AE393B">
      <w:pPr>
        <w:spacing w:after="120"/>
      </w:pPr>
      <w:r>
        <w:t xml:space="preserve">The objective of this WID is to </w:t>
      </w:r>
      <w:r w:rsidR="00D20F52">
        <w:t>specify</w:t>
      </w:r>
      <w:r w:rsidR="00F93F5D">
        <w:t xml:space="preserve"> the </w:t>
      </w:r>
      <w:r>
        <w:t>support of IP range allocation for UE</w:t>
      </w:r>
      <w:r w:rsidR="00D57621">
        <w:t>:</w:t>
      </w:r>
    </w:p>
    <w:p w14:paraId="7F3C36BE" w14:textId="1EA039E3" w:rsidR="00725960" w:rsidRDefault="00CC0EBA" w:rsidP="00AE393B">
      <w:pPr>
        <w:pStyle w:val="a8"/>
        <w:numPr>
          <w:ilvl w:val="0"/>
          <w:numId w:val="9"/>
        </w:numPr>
        <w:spacing w:after="120" w:afterAutospacing="0"/>
        <w:rPr>
          <w:sz w:val="20"/>
          <w:szCs w:val="20"/>
        </w:rPr>
      </w:pPr>
      <w:r>
        <w:rPr>
          <w:sz w:val="20"/>
          <w:szCs w:val="20"/>
          <w:lang w:val="en-GB"/>
        </w:rPr>
        <w:t>E</w:t>
      </w:r>
      <w:proofErr w:type="spellStart"/>
      <w:r w:rsidR="00FF39F5">
        <w:rPr>
          <w:sz w:val="20"/>
          <w:szCs w:val="20"/>
        </w:rPr>
        <w:t>nable</w:t>
      </w:r>
      <w:proofErr w:type="spellEnd"/>
      <w:r w:rsidR="00E41087" w:rsidRPr="00725960">
        <w:rPr>
          <w:sz w:val="20"/>
          <w:szCs w:val="20"/>
        </w:rPr>
        <w:t xml:space="preserve"> </w:t>
      </w:r>
      <w:r w:rsidR="001F49D7">
        <w:rPr>
          <w:sz w:val="20"/>
          <w:szCs w:val="20"/>
        </w:rPr>
        <w:t xml:space="preserve">the SMF to </w:t>
      </w:r>
      <w:r w:rsidR="004047C4">
        <w:rPr>
          <w:sz w:val="20"/>
          <w:szCs w:val="20"/>
        </w:rPr>
        <w:t>allocate and send</w:t>
      </w:r>
      <w:r w:rsidR="002429C8" w:rsidRPr="002429C8">
        <w:rPr>
          <w:sz w:val="20"/>
          <w:szCs w:val="20"/>
        </w:rPr>
        <w:t xml:space="preserve"> </w:t>
      </w:r>
      <w:r w:rsidR="00E61704">
        <w:rPr>
          <w:sz w:val="20"/>
          <w:szCs w:val="20"/>
        </w:rPr>
        <w:t xml:space="preserve">the </w:t>
      </w:r>
      <w:r w:rsidR="009E4AEE">
        <w:rPr>
          <w:sz w:val="20"/>
          <w:szCs w:val="20"/>
        </w:rPr>
        <w:t xml:space="preserve">range of the </w:t>
      </w:r>
      <w:r w:rsidR="00B923D0">
        <w:rPr>
          <w:sz w:val="20"/>
          <w:szCs w:val="20"/>
        </w:rPr>
        <w:t>IP</w:t>
      </w:r>
      <w:r w:rsidR="007762B9">
        <w:rPr>
          <w:sz w:val="20"/>
          <w:szCs w:val="20"/>
        </w:rPr>
        <w:t>v4</w:t>
      </w:r>
      <w:r w:rsidR="00B923D0">
        <w:rPr>
          <w:sz w:val="20"/>
          <w:szCs w:val="20"/>
        </w:rPr>
        <w:t xml:space="preserve"> address</w:t>
      </w:r>
      <w:r w:rsidR="00EC4544">
        <w:rPr>
          <w:sz w:val="20"/>
          <w:szCs w:val="20"/>
        </w:rPr>
        <w:t xml:space="preserve"> </w:t>
      </w:r>
      <w:r w:rsidR="00F67C32">
        <w:rPr>
          <w:sz w:val="20"/>
          <w:szCs w:val="20"/>
        </w:rPr>
        <w:t xml:space="preserve">to the UE </w:t>
      </w:r>
      <w:r w:rsidR="00D55C49">
        <w:rPr>
          <w:sz w:val="20"/>
          <w:szCs w:val="20"/>
        </w:rPr>
        <w:t>via NAS</w:t>
      </w:r>
      <w:r w:rsidR="00E33197">
        <w:rPr>
          <w:sz w:val="20"/>
          <w:szCs w:val="20"/>
        </w:rPr>
        <w:t xml:space="preserve"> for the Non-3GPP Device Identifier(s) behind the UE</w:t>
      </w:r>
      <w:r w:rsidR="009E4AEE">
        <w:rPr>
          <w:sz w:val="20"/>
          <w:szCs w:val="20"/>
        </w:rPr>
        <w:t xml:space="preserve"> during PDU Session Establishment procedure</w:t>
      </w:r>
      <w:r w:rsidR="00B763B0">
        <w:rPr>
          <w:sz w:val="20"/>
          <w:szCs w:val="20"/>
        </w:rPr>
        <w:t>;</w:t>
      </w:r>
    </w:p>
    <w:p w14:paraId="3B2156EA" w14:textId="04328626" w:rsidR="00735649" w:rsidRPr="00F22ABE" w:rsidRDefault="00CC0EBA" w:rsidP="00AE393B">
      <w:pPr>
        <w:pStyle w:val="a8"/>
        <w:numPr>
          <w:ilvl w:val="0"/>
          <w:numId w:val="9"/>
        </w:numPr>
        <w:spacing w:after="120" w:afterAutospacing="0"/>
        <w:rPr>
          <w:sz w:val="20"/>
          <w:szCs w:val="20"/>
        </w:rPr>
      </w:pPr>
      <w:r>
        <w:rPr>
          <w:sz w:val="20"/>
          <w:szCs w:val="20"/>
        </w:rPr>
        <w:t>E</w:t>
      </w:r>
      <w:r w:rsidR="001B5F2A">
        <w:rPr>
          <w:sz w:val="20"/>
          <w:szCs w:val="20"/>
        </w:rPr>
        <w:t xml:space="preserve">nable </w:t>
      </w:r>
      <w:r w:rsidR="00A31501">
        <w:rPr>
          <w:sz w:val="20"/>
          <w:szCs w:val="20"/>
        </w:rPr>
        <w:t xml:space="preserve">the SMF to send the </w:t>
      </w:r>
      <w:r w:rsidR="001B5F2A">
        <w:rPr>
          <w:sz w:val="20"/>
          <w:szCs w:val="20"/>
        </w:rPr>
        <w:t xml:space="preserve">Framed Route information </w:t>
      </w:r>
      <w:r w:rsidR="005479E6">
        <w:rPr>
          <w:sz w:val="20"/>
          <w:szCs w:val="20"/>
        </w:rPr>
        <w:t>to the UE</w:t>
      </w:r>
      <w:r w:rsidR="001B5F2A">
        <w:rPr>
          <w:sz w:val="20"/>
          <w:szCs w:val="20"/>
        </w:rPr>
        <w:t xml:space="preserve"> via NAS</w:t>
      </w:r>
      <w:r w:rsidR="008E15AD">
        <w:rPr>
          <w:sz w:val="20"/>
          <w:szCs w:val="20"/>
        </w:rPr>
        <w:t xml:space="preserve"> for enterprise connectivity</w:t>
      </w:r>
      <w:r w:rsidR="00B763B0">
        <w:rPr>
          <w:sz w:val="20"/>
          <w:szCs w:val="20"/>
        </w:rPr>
        <w:t>.</w:t>
      </w:r>
    </w:p>
    <w:p w14:paraId="75362F85" w14:textId="7DA6E724" w:rsidR="000D6174" w:rsidRPr="006C2E80" w:rsidRDefault="000D6174" w:rsidP="00AE393B">
      <w:pPr>
        <w:spacing w:after="120"/>
      </w:pPr>
      <w:r w:rsidRPr="000D6174">
        <w:t>Note: This work will require 0.5 TU.</w:t>
      </w:r>
    </w:p>
    <w:p w14:paraId="3E5E0EB7" w14:textId="1F3CB79D" w:rsidR="001E489F" w:rsidRPr="005D20DA" w:rsidRDefault="001E489F" w:rsidP="005D20DA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B3A41" w:rsidRPr="006C2E80" w14:paraId="4E961B80" w14:textId="77777777" w:rsidTr="004465C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BEAC" w14:textId="77777777" w:rsidR="003B3A41" w:rsidRPr="006C2E80" w:rsidRDefault="003B3A41" w:rsidP="004465CB">
            <w:pPr>
              <w:pStyle w:val="Guidance"/>
              <w:spacing w:after="0"/>
            </w:pPr>
            <w: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9E02" w14:textId="03F546F5" w:rsidR="003B3A41" w:rsidRPr="006C2E80" w:rsidRDefault="00C42AC7" w:rsidP="004465CB">
            <w:pPr>
              <w:pStyle w:val="Guidance"/>
              <w:spacing w:after="0"/>
            </w:pPr>
            <w:r>
              <w:t xml:space="preserve">Specify that the network can send the </w:t>
            </w:r>
            <w:r w:rsidR="00AF08F7">
              <w:t xml:space="preserve">range of </w:t>
            </w:r>
            <w:r w:rsidR="00463E8B">
              <w:t>IP</w:t>
            </w:r>
            <w:r w:rsidR="00C05258">
              <w:t>v4</w:t>
            </w:r>
            <w:r w:rsidR="00463E8B">
              <w:t xml:space="preserve"> address</w:t>
            </w:r>
            <w:r w:rsidR="00AF08F7">
              <w:t>es</w:t>
            </w:r>
            <w:r w:rsidR="00463E8B">
              <w:t xml:space="preserve"> </w:t>
            </w:r>
            <w:r w:rsidR="00DE4377">
              <w:t>and Framed Route information</w:t>
            </w:r>
            <w:r>
              <w:t xml:space="preserve"> to the UE</w:t>
            </w:r>
            <w:r w:rsidR="00DE4377">
              <w:t xml:space="preserve"> via NAS</w:t>
            </w:r>
            <w:r w:rsidR="0057143A"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7E2E" w14:textId="2D22E33D" w:rsidR="003B3A41" w:rsidRDefault="003B3A41" w:rsidP="004465CB">
            <w:pPr>
              <w:pStyle w:val="Guidance"/>
              <w:spacing w:after="0"/>
            </w:pPr>
            <w:r>
              <w:t>SA#1</w:t>
            </w:r>
            <w:r w:rsidR="0078678F">
              <w:t>10</w:t>
            </w:r>
          </w:p>
          <w:p w14:paraId="36D3812E" w14:textId="3A7B3BA9" w:rsidR="003B3A41" w:rsidRPr="006C2E80" w:rsidRDefault="003B3A41" w:rsidP="004465CB">
            <w:pPr>
              <w:pStyle w:val="Guidance"/>
              <w:spacing w:after="0"/>
            </w:pPr>
            <w:r>
              <w:t>(</w:t>
            </w:r>
            <w:r w:rsidR="0078678F">
              <w:t>Dec</w:t>
            </w:r>
            <w: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8CB6" w14:textId="77777777" w:rsidR="003B3A41" w:rsidRPr="006C2E80" w:rsidRDefault="003B3A41" w:rsidP="004465CB">
            <w:pPr>
              <w:pStyle w:val="Guidance"/>
              <w:spacing w:after="0"/>
            </w:pPr>
          </w:p>
        </w:tc>
      </w:tr>
      <w:tr w:rsidR="007B76E2" w:rsidRPr="006C2E80" w14:paraId="473154AE" w14:textId="77777777" w:rsidTr="004465C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E13A" w14:textId="39FACA19" w:rsidR="007B76E2" w:rsidRPr="006C2E80" w:rsidRDefault="007B76E2" w:rsidP="007B76E2">
            <w:pPr>
              <w:pStyle w:val="Guidance"/>
              <w:spacing w:after="0"/>
            </w:pPr>
            <w:r>
              <w:lastRenderedPageBreak/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6534" w14:textId="3EE76F38" w:rsidR="007B76E2" w:rsidRPr="006C2E80" w:rsidRDefault="00755757" w:rsidP="007B76E2">
            <w:pPr>
              <w:pStyle w:val="Guidance"/>
              <w:spacing w:after="0"/>
            </w:pPr>
            <w:r>
              <w:t>Update the PDU Session Establishment</w:t>
            </w:r>
            <w:r w:rsidR="00AF08F7">
              <w:t xml:space="preserve"> procedure</w:t>
            </w:r>
            <w:r>
              <w:t xml:space="preserve"> </w:t>
            </w:r>
            <w:r w:rsidR="00AF08F7">
              <w:t xml:space="preserve">to enable the SMF to send the range of </w:t>
            </w:r>
            <w:r w:rsidR="00160332">
              <w:t>IP</w:t>
            </w:r>
            <w:r w:rsidR="00E742C6">
              <w:t>v4</w:t>
            </w:r>
            <w:r w:rsidR="00160332">
              <w:t xml:space="preserve"> address</w:t>
            </w:r>
            <w:r w:rsidR="00AF08F7">
              <w:t>es</w:t>
            </w:r>
            <w:r w:rsidR="00160332">
              <w:t xml:space="preserve"> and </w:t>
            </w:r>
            <w:r w:rsidR="007D5DDC">
              <w:t xml:space="preserve">Framed Route information </w:t>
            </w:r>
            <w:r w:rsidR="00AF08F7">
              <w:t>to the UE</w:t>
            </w:r>
            <w:r w:rsidR="00973FD3">
              <w:t xml:space="preserve"> via NAS</w:t>
            </w:r>
            <w:r w:rsidR="007B76E2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74E7" w14:textId="6E1E18DB" w:rsidR="007B76E2" w:rsidRDefault="007B76E2" w:rsidP="007B76E2">
            <w:pPr>
              <w:pStyle w:val="Guidance"/>
              <w:spacing w:after="0"/>
            </w:pPr>
            <w:r>
              <w:t>SA#1</w:t>
            </w:r>
            <w:r w:rsidR="0078678F">
              <w:t>10</w:t>
            </w:r>
          </w:p>
          <w:p w14:paraId="78CE82CD" w14:textId="11ED4EA1" w:rsidR="007B76E2" w:rsidRPr="006C2E80" w:rsidRDefault="007B76E2" w:rsidP="007B76E2">
            <w:pPr>
              <w:pStyle w:val="Guidance"/>
              <w:spacing w:after="0"/>
            </w:pPr>
            <w:r>
              <w:t>(</w:t>
            </w:r>
            <w:r w:rsidR="0078678F">
              <w:t>Dec</w:t>
            </w:r>
            <w: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FE37" w14:textId="77777777" w:rsidR="007B76E2" w:rsidRPr="006C2E80" w:rsidRDefault="007B76E2" w:rsidP="007B76E2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50CADCC" w14:textId="1F521CFF" w:rsidR="001E489F" w:rsidRPr="006C2E80" w:rsidRDefault="00302B70" w:rsidP="001E489F">
      <w:r>
        <w:t>1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50DC5544" w:rsidR="001E489F" w:rsidRPr="00557B2E" w:rsidRDefault="00182C54" w:rsidP="001E489F">
      <w:r>
        <w:t>SA2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449761A6" w:rsidR="001E489F" w:rsidRPr="00557B2E" w:rsidRDefault="00953CB3" w:rsidP="00953CB3">
      <w:pPr>
        <w:ind w:right="-99"/>
      </w:pPr>
      <w:r>
        <w:t>None identified.</w:t>
      </w:r>
    </w:p>
    <w:p w14:paraId="2E9D2957" w14:textId="5EA2549B" w:rsidR="001E489F" w:rsidRPr="00E813A7" w:rsidRDefault="001E489F" w:rsidP="00E813A7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ED44781" w:rsidR="001E489F" w:rsidRDefault="003F107D" w:rsidP="005875D6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2140922" w:rsidR="001E489F" w:rsidRDefault="00831726" w:rsidP="005875D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C27A6" w14:textId="77777777" w:rsidR="00012BAF" w:rsidRDefault="00012BAF">
      <w:r>
        <w:separator/>
      </w:r>
    </w:p>
  </w:endnote>
  <w:endnote w:type="continuationSeparator" w:id="0">
    <w:p w14:paraId="4A4C0FDF" w14:textId="77777777" w:rsidR="00012BAF" w:rsidRDefault="00012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3221E" w14:textId="77777777" w:rsidR="00012BAF" w:rsidRDefault="00012BAF">
      <w:r>
        <w:separator/>
      </w:r>
    </w:p>
  </w:footnote>
  <w:footnote w:type="continuationSeparator" w:id="0">
    <w:p w14:paraId="18AC31B7" w14:textId="77777777" w:rsidR="00012BAF" w:rsidRDefault="00012B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C076F"/>
    <w:multiLevelType w:val="hybridMultilevel"/>
    <w:tmpl w:val="E86E63E4"/>
    <w:lvl w:ilvl="0" w:tplc="02E44AE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497BB0"/>
    <w:multiLevelType w:val="hybridMultilevel"/>
    <w:tmpl w:val="33EC3798"/>
    <w:lvl w:ilvl="0" w:tplc="0D688A5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6"/>
  </w:num>
  <w:num w:numId="8">
    <w:abstractNumId w:val="7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F42"/>
    <w:rsid w:val="00005E54"/>
    <w:rsid w:val="00012BAF"/>
    <w:rsid w:val="00016C2B"/>
    <w:rsid w:val="00017A01"/>
    <w:rsid w:val="0002191A"/>
    <w:rsid w:val="0003016C"/>
    <w:rsid w:val="00030CD4"/>
    <w:rsid w:val="000344A1"/>
    <w:rsid w:val="00042051"/>
    <w:rsid w:val="0004422C"/>
    <w:rsid w:val="00046686"/>
    <w:rsid w:val="00046FDD"/>
    <w:rsid w:val="000475F1"/>
    <w:rsid w:val="000478F6"/>
    <w:rsid w:val="00050925"/>
    <w:rsid w:val="00054884"/>
    <w:rsid w:val="0005594E"/>
    <w:rsid w:val="00056CFA"/>
    <w:rsid w:val="00057E1E"/>
    <w:rsid w:val="0006182E"/>
    <w:rsid w:val="000619E5"/>
    <w:rsid w:val="0006619D"/>
    <w:rsid w:val="00072471"/>
    <w:rsid w:val="000726EB"/>
    <w:rsid w:val="00072A7C"/>
    <w:rsid w:val="000775E7"/>
    <w:rsid w:val="0007775C"/>
    <w:rsid w:val="00084BD1"/>
    <w:rsid w:val="00091BFB"/>
    <w:rsid w:val="00094F23"/>
    <w:rsid w:val="000956F3"/>
    <w:rsid w:val="000967F4"/>
    <w:rsid w:val="000A443B"/>
    <w:rsid w:val="000A6432"/>
    <w:rsid w:val="000B0778"/>
    <w:rsid w:val="000B0C57"/>
    <w:rsid w:val="000B3851"/>
    <w:rsid w:val="000B3BF6"/>
    <w:rsid w:val="000C1302"/>
    <w:rsid w:val="000D6174"/>
    <w:rsid w:val="000D6D78"/>
    <w:rsid w:val="000E0429"/>
    <w:rsid w:val="000E0437"/>
    <w:rsid w:val="000E33A3"/>
    <w:rsid w:val="000F1616"/>
    <w:rsid w:val="000F6B22"/>
    <w:rsid w:val="000F6E51"/>
    <w:rsid w:val="0010184D"/>
    <w:rsid w:val="00102A24"/>
    <w:rsid w:val="00103B5B"/>
    <w:rsid w:val="00120040"/>
    <w:rsid w:val="001207CB"/>
    <w:rsid w:val="0012150B"/>
    <w:rsid w:val="001244C2"/>
    <w:rsid w:val="00125589"/>
    <w:rsid w:val="0013042C"/>
    <w:rsid w:val="0013259C"/>
    <w:rsid w:val="00133C2E"/>
    <w:rsid w:val="00135600"/>
    <w:rsid w:val="00135831"/>
    <w:rsid w:val="001376A6"/>
    <w:rsid w:val="001402CB"/>
    <w:rsid w:val="001424CD"/>
    <w:rsid w:val="0014389B"/>
    <w:rsid w:val="0014413C"/>
    <w:rsid w:val="001475DB"/>
    <w:rsid w:val="00150C36"/>
    <w:rsid w:val="00152455"/>
    <w:rsid w:val="00157F50"/>
    <w:rsid w:val="00157FFB"/>
    <w:rsid w:val="00160332"/>
    <w:rsid w:val="001607AE"/>
    <w:rsid w:val="00166A1B"/>
    <w:rsid w:val="00167F4A"/>
    <w:rsid w:val="00170EDB"/>
    <w:rsid w:val="00171082"/>
    <w:rsid w:val="00180FBE"/>
    <w:rsid w:val="00182C54"/>
    <w:rsid w:val="00183E40"/>
    <w:rsid w:val="00190EBC"/>
    <w:rsid w:val="00192528"/>
    <w:rsid w:val="00192B41"/>
    <w:rsid w:val="0019338C"/>
    <w:rsid w:val="00193EA6"/>
    <w:rsid w:val="00197E4A"/>
    <w:rsid w:val="001A31EF"/>
    <w:rsid w:val="001A398B"/>
    <w:rsid w:val="001A3E7E"/>
    <w:rsid w:val="001A68F6"/>
    <w:rsid w:val="001B01F1"/>
    <w:rsid w:val="001B2414"/>
    <w:rsid w:val="001B3E38"/>
    <w:rsid w:val="001B5421"/>
    <w:rsid w:val="001B5F2A"/>
    <w:rsid w:val="001B650D"/>
    <w:rsid w:val="001B75C4"/>
    <w:rsid w:val="001B7683"/>
    <w:rsid w:val="001C4D9B"/>
    <w:rsid w:val="001C5BB9"/>
    <w:rsid w:val="001D0B09"/>
    <w:rsid w:val="001D14DE"/>
    <w:rsid w:val="001D2B89"/>
    <w:rsid w:val="001E489F"/>
    <w:rsid w:val="001E4A12"/>
    <w:rsid w:val="001E6729"/>
    <w:rsid w:val="001F49D7"/>
    <w:rsid w:val="001F6899"/>
    <w:rsid w:val="001F7653"/>
    <w:rsid w:val="0020030D"/>
    <w:rsid w:val="002049E0"/>
    <w:rsid w:val="002070CB"/>
    <w:rsid w:val="00210C6B"/>
    <w:rsid w:val="00214033"/>
    <w:rsid w:val="0021668E"/>
    <w:rsid w:val="00221438"/>
    <w:rsid w:val="00226641"/>
    <w:rsid w:val="002328DF"/>
    <w:rsid w:val="002336A6"/>
    <w:rsid w:val="002336BF"/>
    <w:rsid w:val="00235F9B"/>
    <w:rsid w:val="00236BBA"/>
    <w:rsid w:val="00236D1F"/>
    <w:rsid w:val="002407FF"/>
    <w:rsid w:val="00241514"/>
    <w:rsid w:val="00241A03"/>
    <w:rsid w:val="002429C8"/>
    <w:rsid w:val="00243051"/>
    <w:rsid w:val="00250F58"/>
    <w:rsid w:val="00252308"/>
    <w:rsid w:val="00253892"/>
    <w:rsid w:val="002541D3"/>
    <w:rsid w:val="00255A05"/>
    <w:rsid w:val="00256429"/>
    <w:rsid w:val="00257F8F"/>
    <w:rsid w:val="0026253E"/>
    <w:rsid w:val="002676D5"/>
    <w:rsid w:val="00272D61"/>
    <w:rsid w:val="00286684"/>
    <w:rsid w:val="002866BB"/>
    <w:rsid w:val="002872A3"/>
    <w:rsid w:val="002919B7"/>
    <w:rsid w:val="00291EF2"/>
    <w:rsid w:val="00295D61"/>
    <w:rsid w:val="00297C1F"/>
    <w:rsid w:val="002A591D"/>
    <w:rsid w:val="002A70DC"/>
    <w:rsid w:val="002B074C"/>
    <w:rsid w:val="002B2FE7"/>
    <w:rsid w:val="002B34EA"/>
    <w:rsid w:val="002B3BB6"/>
    <w:rsid w:val="002B5361"/>
    <w:rsid w:val="002B60DB"/>
    <w:rsid w:val="002C1BA4"/>
    <w:rsid w:val="002C47B8"/>
    <w:rsid w:val="002C5EE8"/>
    <w:rsid w:val="002D368C"/>
    <w:rsid w:val="002E0597"/>
    <w:rsid w:val="002E2CEA"/>
    <w:rsid w:val="002E397B"/>
    <w:rsid w:val="002E3AE2"/>
    <w:rsid w:val="002F7CCB"/>
    <w:rsid w:val="00301992"/>
    <w:rsid w:val="00302B70"/>
    <w:rsid w:val="0030303C"/>
    <w:rsid w:val="0030304C"/>
    <w:rsid w:val="003055DC"/>
    <w:rsid w:val="00305714"/>
    <w:rsid w:val="003057FD"/>
    <w:rsid w:val="003101C6"/>
    <w:rsid w:val="00310E70"/>
    <w:rsid w:val="00313F3E"/>
    <w:rsid w:val="00314A6B"/>
    <w:rsid w:val="0031783E"/>
    <w:rsid w:val="00320179"/>
    <w:rsid w:val="00320536"/>
    <w:rsid w:val="00323614"/>
    <w:rsid w:val="00325E33"/>
    <w:rsid w:val="003275E6"/>
    <w:rsid w:val="00330A6F"/>
    <w:rsid w:val="00346EA0"/>
    <w:rsid w:val="00351F2E"/>
    <w:rsid w:val="00354553"/>
    <w:rsid w:val="00355FF6"/>
    <w:rsid w:val="003576B7"/>
    <w:rsid w:val="003577D3"/>
    <w:rsid w:val="003578C6"/>
    <w:rsid w:val="00360A02"/>
    <w:rsid w:val="003715B7"/>
    <w:rsid w:val="00376C60"/>
    <w:rsid w:val="00385440"/>
    <w:rsid w:val="00391D3A"/>
    <w:rsid w:val="00392C87"/>
    <w:rsid w:val="003A1774"/>
    <w:rsid w:val="003A4295"/>
    <w:rsid w:val="003A5FFA"/>
    <w:rsid w:val="003A67E1"/>
    <w:rsid w:val="003A7108"/>
    <w:rsid w:val="003B1064"/>
    <w:rsid w:val="003B2166"/>
    <w:rsid w:val="003B2AB7"/>
    <w:rsid w:val="003B3A41"/>
    <w:rsid w:val="003B6753"/>
    <w:rsid w:val="003C6F99"/>
    <w:rsid w:val="003D4593"/>
    <w:rsid w:val="003D6274"/>
    <w:rsid w:val="003D794F"/>
    <w:rsid w:val="003E29F7"/>
    <w:rsid w:val="003E2C8B"/>
    <w:rsid w:val="003E4AC7"/>
    <w:rsid w:val="003E5604"/>
    <w:rsid w:val="003E57A1"/>
    <w:rsid w:val="003E710B"/>
    <w:rsid w:val="003F107D"/>
    <w:rsid w:val="003F1C0E"/>
    <w:rsid w:val="004008D7"/>
    <w:rsid w:val="0040145D"/>
    <w:rsid w:val="0040475B"/>
    <w:rsid w:val="004047C4"/>
    <w:rsid w:val="00410416"/>
    <w:rsid w:val="00411339"/>
    <w:rsid w:val="00412293"/>
    <w:rsid w:val="004131BD"/>
    <w:rsid w:val="004159BE"/>
    <w:rsid w:val="00416CEA"/>
    <w:rsid w:val="0041710C"/>
    <w:rsid w:val="0042170A"/>
    <w:rsid w:val="00421AFD"/>
    <w:rsid w:val="00423CE7"/>
    <w:rsid w:val="00423D7C"/>
    <w:rsid w:val="004246F2"/>
    <w:rsid w:val="00432048"/>
    <w:rsid w:val="00436BB0"/>
    <w:rsid w:val="00440604"/>
    <w:rsid w:val="00442C65"/>
    <w:rsid w:val="00445A5F"/>
    <w:rsid w:val="00446A04"/>
    <w:rsid w:val="00451122"/>
    <w:rsid w:val="004518DB"/>
    <w:rsid w:val="004562FC"/>
    <w:rsid w:val="00463E8B"/>
    <w:rsid w:val="0047115F"/>
    <w:rsid w:val="00477EBC"/>
    <w:rsid w:val="00482246"/>
    <w:rsid w:val="00484421"/>
    <w:rsid w:val="00491391"/>
    <w:rsid w:val="00497002"/>
    <w:rsid w:val="004A01BD"/>
    <w:rsid w:val="004A0A73"/>
    <w:rsid w:val="004A180A"/>
    <w:rsid w:val="004A3EBA"/>
    <w:rsid w:val="004A4B29"/>
    <w:rsid w:val="004A661C"/>
    <w:rsid w:val="004B2349"/>
    <w:rsid w:val="004B5C6B"/>
    <w:rsid w:val="004C4C9B"/>
    <w:rsid w:val="004D238C"/>
    <w:rsid w:val="004D2FA0"/>
    <w:rsid w:val="004D58B0"/>
    <w:rsid w:val="004E02D1"/>
    <w:rsid w:val="004E1010"/>
    <w:rsid w:val="004E6DB1"/>
    <w:rsid w:val="004F4172"/>
    <w:rsid w:val="004F6530"/>
    <w:rsid w:val="0050202A"/>
    <w:rsid w:val="00505437"/>
    <w:rsid w:val="00507903"/>
    <w:rsid w:val="0052032E"/>
    <w:rsid w:val="00520AC9"/>
    <w:rsid w:val="00521896"/>
    <w:rsid w:val="00521B76"/>
    <w:rsid w:val="00522A80"/>
    <w:rsid w:val="00535A39"/>
    <w:rsid w:val="00535AE8"/>
    <w:rsid w:val="00536D99"/>
    <w:rsid w:val="0054070F"/>
    <w:rsid w:val="00544D8F"/>
    <w:rsid w:val="005479E6"/>
    <w:rsid w:val="00553BDE"/>
    <w:rsid w:val="005548E9"/>
    <w:rsid w:val="00556F13"/>
    <w:rsid w:val="00562495"/>
    <w:rsid w:val="00564274"/>
    <w:rsid w:val="005649B9"/>
    <w:rsid w:val="0057143A"/>
    <w:rsid w:val="0057401B"/>
    <w:rsid w:val="00577727"/>
    <w:rsid w:val="005777AF"/>
    <w:rsid w:val="00586562"/>
    <w:rsid w:val="00587391"/>
    <w:rsid w:val="00590B24"/>
    <w:rsid w:val="0059231A"/>
    <w:rsid w:val="00593DC4"/>
    <w:rsid w:val="0059529B"/>
    <w:rsid w:val="005954DD"/>
    <w:rsid w:val="005A3249"/>
    <w:rsid w:val="005A332F"/>
    <w:rsid w:val="005A5D9C"/>
    <w:rsid w:val="005A6ABC"/>
    <w:rsid w:val="005B1577"/>
    <w:rsid w:val="005B2109"/>
    <w:rsid w:val="005B3426"/>
    <w:rsid w:val="005B35A2"/>
    <w:rsid w:val="005B463C"/>
    <w:rsid w:val="005C0CC6"/>
    <w:rsid w:val="005C0FFC"/>
    <w:rsid w:val="005C3F71"/>
    <w:rsid w:val="005C5A03"/>
    <w:rsid w:val="005C7352"/>
    <w:rsid w:val="005D1C8C"/>
    <w:rsid w:val="005D1F7E"/>
    <w:rsid w:val="005D20DA"/>
    <w:rsid w:val="005D2738"/>
    <w:rsid w:val="005D37AC"/>
    <w:rsid w:val="005D60FD"/>
    <w:rsid w:val="005D6286"/>
    <w:rsid w:val="005E07CB"/>
    <w:rsid w:val="005E0BF8"/>
    <w:rsid w:val="005E32BB"/>
    <w:rsid w:val="005E4C91"/>
    <w:rsid w:val="005E65A9"/>
    <w:rsid w:val="005E6875"/>
    <w:rsid w:val="005E7235"/>
    <w:rsid w:val="005F041C"/>
    <w:rsid w:val="005F2E94"/>
    <w:rsid w:val="005F34FA"/>
    <w:rsid w:val="005F4B34"/>
    <w:rsid w:val="005F58A6"/>
    <w:rsid w:val="00600C64"/>
    <w:rsid w:val="00614BAB"/>
    <w:rsid w:val="006154DD"/>
    <w:rsid w:val="00616410"/>
    <w:rsid w:val="00616E18"/>
    <w:rsid w:val="00620165"/>
    <w:rsid w:val="00620287"/>
    <w:rsid w:val="00622427"/>
    <w:rsid w:val="00623AED"/>
    <w:rsid w:val="0062561C"/>
    <w:rsid w:val="0062580F"/>
    <w:rsid w:val="00632157"/>
    <w:rsid w:val="0063255D"/>
    <w:rsid w:val="0063260C"/>
    <w:rsid w:val="00633971"/>
    <w:rsid w:val="006341C6"/>
    <w:rsid w:val="0064121E"/>
    <w:rsid w:val="00641B1A"/>
    <w:rsid w:val="00642894"/>
    <w:rsid w:val="006428FE"/>
    <w:rsid w:val="006446B8"/>
    <w:rsid w:val="00652FF6"/>
    <w:rsid w:val="00660354"/>
    <w:rsid w:val="006606DB"/>
    <w:rsid w:val="00665B9B"/>
    <w:rsid w:val="006724D2"/>
    <w:rsid w:val="00672C84"/>
    <w:rsid w:val="0067616E"/>
    <w:rsid w:val="006828FF"/>
    <w:rsid w:val="0068358F"/>
    <w:rsid w:val="00690725"/>
    <w:rsid w:val="00693606"/>
    <w:rsid w:val="00693D70"/>
    <w:rsid w:val="006975AE"/>
    <w:rsid w:val="006A0E66"/>
    <w:rsid w:val="006A123E"/>
    <w:rsid w:val="006A32D1"/>
    <w:rsid w:val="006A3CF5"/>
    <w:rsid w:val="006A6490"/>
    <w:rsid w:val="006B365B"/>
    <w:rsid w:val="006B4BC6"/>
    <w:rsid w:val="006C29A6"/>
    <w:rsid w:val="006D03E2"/>
    <w:rsid w:val="006D0A8E"/>
    <w:rsid w:val="006D3D54"/>
    <w:rsid w:val="006E0D1B"/>
    <w:rsid w:val="006E188B"/>
    <w:rsid w:val="006E1A49"/>
    <w:rsid w:val="006E3A55"/>
    <w:rsid w:val="006E6800"/>
    <w:rsid w:val="006E78C7"/>
    <w:rsid w:val="006F1B00"/>
    <w:rsid w:val="006F2EEB"/>
    <w:rsid w:val="006F4B7A"/>
    <w:rsid w:val="00700A59"/>
    <w:rsid w:val="00701583"/>
    <w:rsid w:val="00710142"/>
    <w:rsid w:val="00711A97"/>
    <w:rsid w:val="00712E81"/>
    <w:rsid w:val="00715590"/>
    <w:rsid w:val="00716FA6"/>
    <w:rsid w:val="007225ED"/>
    <w:rsid w:val="00722CE1"/>
    <w:rsid w:val="00723919"/>
    <w:rsid w:val="00725960"/>
    <w:rsid w:val="0072616E"/>
    <w:rsid w:val="007261D3"/>
    <w:rsid w:val="007329BF"/>
    <w:rsid w:val="00733E86"/>
    <w:rsid w:val="0073432C"/>
    <w:rsid w:val="00735649"/>
    <w:rsid w:val="0073594C"/>
    <w:rsid w:val="00742C2C"/>
    <w:rsid w:val="0074596C"/>
    <w:rsid w:val="00750D12"/>
    <w:rsid w:val="00755757"/>
    <w:rsid w:val="00756BBB"/>
    <w:rsid w:val="0076089F"/>
    <w:rsid w:val="00761952"/>
    <w:rsid w:val="00761B9B"/>
    <w:rsid w:val="00762474"/>
    <w:rsid w:val="00763E53"/>
    <w:rsid w:val="0076439E"/>
    <w:rsid w:val="00767C26"/>
    <w:rsid w:val="00774E52"/>
    <w:rsid w:val="0077607C"/>
    <w:rsid w:val="007762B9"/>
    <w:rsid w:val="00780425"/>
    <w:rsid w:val="007814A8"/>
    <w:rsid w:val="00781A62"/>
    <w:rsid w:val="00781F2F"/>
    <w:rsid w:val="00783C0E"/>
    <w:rsid w:val="007861B8"/>
    <w:rsid w:val="0078678F"/>
    <w:rsid w:val="00787383"/>
    <w:rsid w:val="00791B51"/>
    <w:rsid w:val="00791EF9"/>
    <w:rsid w:val="00795AD1"/>
    <w:rsid w:val="00797D7E"/>
    <w:rsid w:val="007A0A81"/>
    <w:rsid w:val="007A568E"/>
    <w:rsid w:val="007B3604"/>
    <w:rsid w:val="007B402C"/>
    <w:rsid w:val="007B5456"/>
    <w:rsid w:val="007B5F65"/>
    <w:rsid w:val="007B76E2"/>
    <w:rsid w:val="007B79E1"/>
    <w:rsid w:val="007C2FA4"/>
    <w:rsid w:val="007C767B"/>
    <w:rsid w:val="007D3C7C"/>
    <w:rsid w:val="007D5DDC"/>
    <w:rsid w:val="007D687A"/>
    <w:rsid w:val="007D75FD"/>
    <w:rsid w:val="007E1BA0"/>
    <w:rsid w:val="007E1BB5"/>
    <w:rsid w:val="007E2498"/>
    <w:rsid w:val="007E4F1C"/>
    <w:rsid w:val="007F128C"/>
    <w:rsid w:val="007F2297"/>
    <w:rsid w:val="007F55EC"/>
    <w:rsid w:val="007F6574"/>
    <w:rsid w:val="007F7100"/>
    <w:rsid w:val="008004E3"/>
    <w:rsid w:val="00812790"/>
    <w:rsid w:val="00824F08"/>
    <w:rsid w:val="00831057"/>
    <w:rsid w:val="00831726"/>
    <w:rsid w:val="0083558D"/>
    <w:rsid w:val="008363DD"/>
    <w:rsid w:val="00836E05"/>
    <w:rsid w:val="00837EF8"/>
    <w:rsid w:val="0084119C"/>
    <w:rsid w:val="00850CD4"/>
    <w:rsid w:val="00854A49"/>
    <w:rsid w:val="008578D0"/>
    <w:rsid w:val="008624DE"/>
    <w:rsid w:val="008634EB"/>
    <w:rsid w:val="008650A3"/>
    <w:rsid w:val="00866945"/>
    <w:rsid w:val="00867B51"/>
    <w:rsid w:val="00876BD5"/>
    <w:rsid w:val="008821F3"/>
    <w:rsid w:val="00884D2B"/>
    <w:rsid w:val="0088751C"/>
    <w:rsid w:val="008940D3"/>
    <w:rsid w:val="00897B40"/>
    <w:rsid w:val="00897C84"/>
    <w:rsid w:val="008A06BE"/>
    <w:rsid w:val="008A3A27"/>
    <w:rsid w:val="008A56FD"/>
    <w:rsid w:val="008B146B"/>
    <w:rsid w:val="008C1877"/>
    <w:rsid w:val="008D3DA6"/>
    <w:rsid w:val="008D5DA3"/>
    <w:rsid w:val="008D5FF9"/>
    <w:rsid w:val="008D69BC"/>
    <w:rsid w:val="008D7EF3"/>
    <w:rsid w:val="008E15AD"/>
    <w:rsid w:val="008E70F7"/>
    <w:rsid w:val="008E790F"/>
    <w:rsid w:val="008F1D3B"/>
    <w:rsid w:val="008F437F"/>
    <w:rsid w:val="008F5B72"/>
    <w:rsid w:val="008F7444"/>
    <w:rsid w:val="008F7A15"/>
    <w:rsid w:val="0091321C"/>
    <w:rsid w:val="00913788"/>
    <w:rsid w:val="0091399A"/>
    <w:rsid w:val="009159DB"/>
    <w:rsid w:val="00921009"/>
    <w:rsid w:val="00921683"/>
    <w:rsid w:val="00922D75"/>
    <w:rsid w:val="00926791"/>
    <w:rsid w:val="0093661C"/>
    <w:rsid w:val="00940736"/>
    <w:rsid w:val="009411E2"/>
    <w:rsid w:val="00941253"/>
    <w:rsid w:val="00942151"/>
    <w:rsid w:val="00943EDD"/>
    <w:rsid w:val="00945644"/>
    <w:rsid w:val="0095038B"/>
    <w:rsid w:val="00950CF7"/>
    <w:rsid w:val="00951EA0"/>
    <w:rsid w:val="00953CB3"/>
    <w:rsid w:val="0095627F"/>
    <w:rsid w:val="00960A44"/>
    <w:rsid w:val="00962EF2"/>
    <w:rsid w:val="00970864"/>
    <w:rsid w:val="009736D5"/>
    <w:rsid w:val="00973FD3"/>
    <w:rsid w:val="00975FD2"/>
    <w:rsid w:val="009768C3"/>
    <w:rsid w:val="00977C43"/>
    <w:rsid w:val="0098195A"/>
    <w:rsid w:val="00984A4E"/>
    <w:rsid w:val="009906F7"/>
    <w:rsid w:val="00990EEE"/>
    <w:rsid w:val="00996533"/>
    <w:rsid w:val="00997D9D"/>
    <w:rsid w:val="009A0093"/>
    <w:rsid w:val="009A1710"/>
    <w:rsid w:val="009A24E4"/>
    <w:rsid w:val="009A3833"/>
    <w:rsid w:val="009A5F57"/>
    <w:rsid w:val="009A62E2"/>
    <w:rsid w:val="009B110B"/>
    <w:rsid w:val="009B13F0"/>
    <w:rsid w:val="009B196A"/>
    <w:rsid w:val="009B725C"/>
    <w:rsid w:val="009B787A"/>
    <w:rsid w:val="009C3DDC"/>
    <w:rsid w:val="009D481C"/>
    <w:rsid w:val="009D5E48"/>
    <w:rsid w:val="009D6D9F"/>
    <w:rsid w:val="009D7141"/>
    <w:rsid w:val="009E0B41"/>
    <w:rsid w:val="009E1910"/>
    <w:rsid w:val="009E4AEE"/>
    <w:rsid w:val="009E5DBA"/>
    <w:rsid w:val="009E7FF9"/>
    <w:rsid w:val="009F6047"/>
    <w:rsid w:val="009F76FF"/>
    <w:rsid w:val="00A03B05"/>
    <w:rsid w:val="00A03D2A"/>
    <w:rsid w:val="00A10ADB"/>
    <w:rsid w:val="00A11E21"/>
    <w:rsid w:val="00A144AB"/>
    <w:rsid w:val="00A151A1"/>
    <w:rsid w:val="00A17F01"/>
    <w:rsid w:val="00A24557"/>
    <w:rsid w:val="00A248B2"/>
    <w:rsid w:val="00A267D7"/>
    <w:rsid w:val="00A27A64"/>
    <w:rsid w:val="00A31501"/>
    <w:rsid w:val="00A37F80"/>
    <w:rsid w:val="00A42DCA"/>
    <w:rsid w:val="00A43403"/>
    <w:rsid w:val="00A442BF"/>
    <w:rsid w:val="00A46B3F"/>
    <w:rsid w:val="00A46C80"/>
    <w:rsid w:val="00A46F30"/>
    <w:rsid w:val="00A52FFC"/>
    <w:rsid w:val="00A55EC2"/>
    <w:rsid w:val="00A61169"/>
    <w:rsid w:val="00A63024"/>
    <w:rsid w:val="00A63C42"/>
    <w:rsid w:val="00A64A6F"/>
    <w:rsid w:val="00A65602"/>
    <w:rsid w:val="00A7001A"/>
    <w:rsid w:val="00A70EE0"/>
    <w:rsid w:val="00A77AAD"/>
    <w:rsid w:val="00A82FCC"/>
    <w:rsid w:val="00A8479D"/>
    <w:rsid w:val="00A85C8B"/>
    <w:rsid w:val="00A906A4"/>
    <w:rsid w:val="00A90936"/>
    <w:rsid w:val="00A90C76"/>
    <w:rsid w:val="00A97953"/>
    <w:rsid w:val="00AA02CC"/>
    <w:rsid w:val="00AA574E"/>
    <w:rsid w:val="00AA7483"/>
    <w:rsid w:val="00AB7484"/>
    <w:rsid w:val="00AD324E"/>
    <w:rsid w:val="00AD5B51"/>
    <w:rsid w:val="00AD7B78"/>
    <w:rsid w:val="00AE393B"/>
    <w:rsid w:val="00AE6283"/>
    <w:rsid w:val="00AF08F7"/>
    <w:rsid w:val="00AF15FD"/>
    <w:rsid w:val="00AF2487"/>
    <w:rsid w:val="00AF4118"/>
    <w:rsid w:val="00B00077"/>
    <w:rsid w:val="00B03107"/>
    <w:rsid w:val="00B039B2"/>
    <w:rsid w:val="00B06716"/>
    <w:rsid w:val="00B10820"/>
    <w:rsid w:val="00B15D04"/>
    <w:rsid w:val="00B16E03"/>
    <w:rsid w:val="00B1749C"/>
    <w:rsid w:val="00B2203A"/>
    <w:rsid w:val="00B30214"/>
    <w:rsid w:val="00B3526C"/>
    <w:rsid w:val="00B376E0"/>
    <w:rsid w:val="00B37BFC"/>
    <w:rsid w:val="00B436CC"/>
    <w:rsid w:val="00B43DA4"/>
    <w:rsid w:val="00B45C31"/>
    <w:rsid w:val="00B4613E"/>
    <w:rsid w:val="00B47534"/>
    <w:rsid w:val="00B50B89"/>
    <w:rsid w:val="00B5299F"/>
    <w:rsid w:val="00B52AFB"/>
    <w:rsid w:val="00B5557E"/>
    <w:rsid w:val="00B555B4"/>
    <w:rsid w:val="00B63284"/>
    <w:rsid w:val="00B6501C"/>
    <w:rsid w:val="00B75CE0"/>
    <w:rsid w:val="00B763B0"/>
    <w:rsid w:val="00B81AAE"/>
    <w:rsid w:val="00B84067"/>
    <w:rsid w:val="00B84B54"/>
    <w:rsid w:val="00B8600F"/>
    <w:rsid w:val="00B8733A"/>
    <w:rsid w:val="00B923D0"/>
    <w:rsid w:val="00B92B0A"/>
    <w:rsid w:val="00B92C7D"/>
    <w:rsid w:val="00B93BB2"/>
    <w:rsid w:val="00B9697B"/>
    <w:rsid w:val="00BA3689"/>
    <w:rsid w:val="00BA46C7"/>
    <w:rsid w:val="00BA4DA4"/>
    <w:rsid w:val="00BA6FC8"/>
    <w:rsid w:val="00BB32FB"/>
    <w:rsid w:val="00BB34C8"/>
    <w:rsid w:val="00BB6D15"/>
    <w:rsid w:val="00BB7B45"/>
    <w:rsid w:val="00BC05A3"/>
    <w:rsid w:val="00BC137E"/>
    <w:rsid w:val="00BC2E5F"/>
    <w:rsid w:val="00BC3C3C"/>
    <w:rsid w:val="00BC481E"/>
    <w:rsid w:val="00BC5AF6"/>
    <w:rsid w:val="00BD3369"/>
    <w:rsid w:val="00BD3E51"/>
    <w:rsid w:val="00BE2C70"/>
    <w:rsid w:val="00BE3046"/>
    <w:rsid w:val="00BE31FA"/>
    <w:rsid w:val="00BE3E87"/>
    <w:rsid w:val="00BF0A84"/>
    <w:rsid w:val="00BF4326"/>
    <w:rsid w:val="00BF565D"/>
    <w:rsid w:val="00BF6F7F"/>
    <w:rsid w:val="00C00B79"/>
    <w:rsid w:val="00C010D2"/>
    <w:rsid w:val="00C03706"/>
    <w:rsid w:val="00C03F46"/>
    <w:rsid w:val="00C05258"/>
    <w:rsid w:val="00C07E56"/>
    <w:rsid w:val="00C15528"/>
    <w:rsid w:val="00C158E8"/>
    <w:rsid w:val="00C159BC"/>
    <w:rsid w:val="00C15A54"/>
    <w:rsid w:val="00C216F7"/>
    <w:rsid w:val="00C2214E"/>
    <w:rsid w:val="00C247CD"/>
    <w:rsid w:val="00C2519B"/>
    <w:rsid w:val="00C278EB"/>
    <w:rsid w:val="00C36186"/>
    <w:rsid w:val="00C3782E"/>
    <w:rsid w:val="00C404D1"/>
    <w:rsid w:val="00C41646"/>
    <w:rsid w:val="00C42176"/>
    <w:rsid w:val="00C42344"/>
    <w:rsid w:val="00C42AC7"/>
    <w:rsid w:val="00C505EB"/>
    <w:rsid w:val="00C52914"/>
    <w:rsid w:val="00C546A9"/>
    <w:rsid w:val="00C5567D"/>
    <w:rsid w:val="00C56038"/>
    <w:rsid w:val="00C618BC"/>
    <w:rsid w:val="00C63F06"/>
    <w:rsid w:val="00C647B5"/>
    <w:rsid w:val="00C6590B"/>
    <w:rsid w:val="00C67F13"/>
    <w:rsid w:val="00C7131F"/>
    <w:rsid w:val="00C76753"/>
    <w:rsid w:val="00C8586A"/>
    <w:rsid w:val="00C9633D"/>
    <w:rsid w:val="00C96885"/>
    <w:rsid w:val="00CA18FB"/>
    <w:rsid w:val="00CA28DE"/>
    <w:rsid w:val="00CA2B4F"/>
    <w:rsid w:val="00CA5DB0"/>
    <w:rsid w:val="00CA6A49"/>
    <w:rsid w:val="00CB3291"/>
    <w:rsid w:val="00CC084E"/>
    <w:rsid w:val="00CC0EBA"/>
    <w:rsid w:val="00CC58ED"/>
    <w:rsid w:val="00CE5E49"/>
    <w:rsid w:val="00CE67D3"/>
    <w:rsid w:val="00CF177F"/>
    <w:rsid w:val="00CF1C98"/>
    <w:rsid w:val="00CF1F8C"/>
    <w:rsid w:val="00CF3E07"/>
    <w:rsid w:val="00D0135E"/>
    <w:rsid w:val="00D13A94"/>
    <w:rsid w:val="00D145EC"/>
    <w:rsid w:val="00D14BB3"/>
    <w:rsid w:val="00D20F52"/>
    <w:rsid w:val="00D21B40"/>
    <w:rsid w:val="00D355FB"/>
    <w:rsid w:val="00D43C0B"/>
    <w:rsid w:val="00D44A74"/>
    <w:rsid w:val="00D53181"/>
    <w:rsid w:val="00D55C49"/>
    <w:rsid w:val="00D57621"/>
    <w:rsid w:val="00D57CD2"/>
    <w:rsid w:val="00D57E66"/>
    <w:rsid w:val="00D62AF8"/>
    <w:rsid w:val="00D73350"/>
    <w:rsid w:val="00D82231"/>
    <w:rsid w:val="00D86561"/>
    <w:rsid w:val="00D8756E"/>
    <w:rsid w:val="00D911F3"/>
    <w:rsid w:val="00D938DD"/>
    <w:rsid w:val="00D95EAB"/>
    <w:rsid w:val="00D974EA"/>
    <w:rsid w:val="00DA0C99"/>
    <w:rsid w:val="00DA29AC"/>
    <w:rsid w:val="00DA329A"/>
    <w:rsid w:val="00DA59BF"/>
    <w:rsid w:val="00DA74A8"/>
    <w:rsid w:val="00DB521B"/>
    <w:rsid w:val="00DC0F52"/>
    <w:rsid w:val="00DC4726"/>
    <w:rsid w:val="00DC7BE4"/>
    <w:rsid w:val="00DD0AAB"/>
    <w:rsid w:val="00DD3C66"/>
    <w:rsid w:val="00DD40D2"/>
    <w:rsid w:val="00DE030C"/>
    <w:rsid w:val="00DE1FB2"/>
    <w:rsid w:val="00DE4377"/>
    <w:rsid w:val="00DE58A5"/>
    <w:rsid w:val="00DE5BBF"/>
    <w:rsid w:val="00DF01BE"/>
    <w:rsid w:val="00E013A9"/>
    <w:rsid w:val="00E03A99"/>
    <w:rsid w:val="00E041CD"/>
    <w:rsid w:val="00E06534"/>
    <w:rsid w:val="00E06B28"/>
    <w:rsid w:val="00E103BD"/>
    <w:rsid w:val="00E126A5"/>
    <w:rsid w:val="00E1463F"/>
    <w:rsid w:val="00E15C4D"/>
    <w:rsid w:val="00E1767D"/>
    <w:rsid w:val="00E235B6"/>
    <w:rsid w:val="00E24D4E"/>
    <w:rsid w:val="00E25497"/>
    <w:rsid w:val="00E3295C"/>
    <w:rsid w:val="00E33026"/>
    <w:rsid w:val="00E33197"/>
    <w:rsid w:val="00E34AA9"/>
    <w:rsid w:val="00E3503A"/>
    <w:rsid w:val="00E363A9"/>
    <w:rsid w:val="00E41087"/>
    <w:rsid w:val="00E413E0"/>
    <w:rsid w:val="00E51685"/>
    <w:rsid w:val="00E53AE3"/>
    <w:rsid w:val="00E5574A"/>
    <w:rsid w:val="00E61704"/>
    <w:rsid w:val="00E64FB2"/>
    <w:rsid w:val="00E67B7D"/>
    <w:rsid w:val="00E742C6"/>
    <w:rsid w:val="00E743DA"/>
    <w:rsid w:val="00E7592A"/>
    <w:rsid w:val="00E813A7"/>
    <w:rsid w:val="00E81E2C"/>
    <w:rsid w:val="00E825DD"/>
    <w:rsid w:val="00E82FBF"/>
    <w:rsid w:val="00E8373E"/>
    <w:rsid w:val="00E87305"/>
    <w:rsid w:val="00E9102D"/>
    <w:rsid w:val="00E959E2"/>
    <w:rsid w:val="00E972E4"/>
    <w:rsid w:val="00E97639"/>
    <w:rsid w:val="00EA662E"/>
    <w:rsid w:val="00EA7E80"/>
    <w:rsid w:val="00EB5D2F"/>
    <w:rsid w:val="00EC0010"/>
    <w:rsid w:val="00EC10EC"/>
    <w:rsid w:val="00EC38F3"/>
    <w:rsid w:val="00EC4544"/>
    <w:rsid w:val="00EC456C"/>
    <w:rsid w:val="00ED166C"/>
    <w:rsid w:val="00ED2A74"/>
    <w:rsid w:val="00ED5FA6"/>
    <w:rsid w:val="00ED6080"/>
    <w:rsid w:val="00EE0176"/>
    <w:rsid w:val="00EF0942"/>
    <w:rsid w:val="00EF1EC9"/>
    <w:rsid w:val="00EF291F"/>
    <w:rsid w:val="00EF52C9"/>
    <w:rsid w:val="00F0218C"/>
    <w:rsid w:val="00F02356"/>
    <w:rsid w:val="00F0251A"/>
    <w:rsid w:val="00F0393B"/>
    <w:rsid w:val="00F11BA4"/>
    <w:rsid w:val="00F13464"/>
    <w:rsid w:val="00F15D08"/>
    <w:rsid w:val="00F22ABE"/>
    <w:rsid w:val="00F313DD"/>
    <w:rsid w:val="00F3270C"/>
    <w:rsid w:val="00F378BE"/>
    <w:rsid w:val="00F41CF0"/>
    <w:rsid w:val="00F43120"/>
    <w:rsid w:val="00F434A3"/>
    <w:rsid w:val="00F44FF2"/>
    <w:rsid w:val="00F45FD6"/>
    <w:rsid w:val="00F5483C"/>
    <w:rsid w:val="00F64378"/>
    <w:rsid w:val="00F668A3"/>
    <w:rsid w:val="00F6772F"/>
    <w:rsid w:val="00F67C32"/>
    <w:rsid w:val="00F67C91"/>
    <w:rsid w:val="00F67FC3"/>
    <w:rsid w:val="00F763A4"/>
    <w:rsid w:val="00F80D67"/>
    <w:rsid w:val="00F81CF2"/>
    <w:rsid w:val="00F826C4"/>
    <w:rsid w:val="00F82A04"/>
    <w:rsid w:val="00F83DF3"/>
    <w:rsid w:val="00F91DA6"/>
    <w:rsid w:val="00F93F5D"/>
    <w:rsid w:val="00F941B8"/>
    <w:rsid w:val="00FA5FA5"/>
    <w:rsid w:val="00FA6721"/>
    <w:rsid w:val="00FA7365"/>
    <w:rsid w:val="00FA79A7"/>
    <w:rsid w:val="00FB6492"/>
    <w:rsid w:val="00FC643D"/>
    <w:rsid w:val="00FD1DAF"/>
    <w:rsid w:val="00FD1F40"/>
    <w:rsid w:val="00FD453B"/>
    <w:rsid w:val="00FD4B69"/>
    <w:rsid w:val="00FE2335"/>
    <w:rsid w:val="00FE3DCC"/>
    <w:rsid w:val="00FE53C8"/>
    <w:rsid w:val="00FE5FB7"/>
    <w:rsid w:val="00FF0CCC"/>
    <w:rsid w:val="00FF11A4"/>
    <w:rsid w:val="00FF1DA5"/>
    <w:rsid w:val="00FF39F5"/>
    <w:rsid w:val="00FF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ad"/>
    <w:rsid w:val="001207CB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本 字符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e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e">
    <w:name w:val="List Bullet"/>
    <w:basedOn w:val="a7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4</cp:revision>
  <cp:lastPrinted>2001-04-23T09:30:00Z</cp:lastPrinted>
  <dcterms:created xsi:type="dcterms:W3CDTF">2025-05-09T08:27:00Z</dcterms:created>
  <dcterms:modified xsi:type="dcterms:W3CDTF">2025-05-09T09:06:00Z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1746580922</vt:lpwstr>
  </property>
</Properties>
</file>